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Chorley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Chorley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Chorley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Chorley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Chorley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Chorley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56.0% </w:t>
      </w:r>
      <w:r w:rsidRPr="004747BF">
        <w:rPr>
          <w:rFonts w:ascii="Libre Franklin Light" w:eastAsia="Times New Roman" w:hAnsi="Libre Franklin Light" w:cs="Calibri Light"/>
        </w:rPr>
        <w:t xml:space="preserve">of those respondents classified as PGSI 8+ in Chorley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Chorley is estimated to be </w:t>
      </w:r>
      <w:r w:rsidRPr="00773DF7">
        <w:rPr>
          <w:rFonts w:ascii="Libre Franklin Light" w:eastAsia="Times New Roman" w:hAnsi="Libre Franklin Light" w:cs="Calibri Light"/>
          <w:b/>
          <w:bCs/>
          <w:color w:val="C45911" w:themeColor="accent2" w:themeShade="BF"/>
        </w:rPr>
        <w:t xml:space="preserve">£1,403,248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Chorley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Chorley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Chorley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Chorley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hor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Chorley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hor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Chorley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Chorley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hor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Chorley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13.9%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Chorley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Chorley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Chorley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Chorley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Chorley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£1,403,248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Chorley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£22,857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£472,687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£33,862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£9,524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£17,460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£846,858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£1,403,248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Chorley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Chorley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Chorley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Chorley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Chorley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Chorley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Chorley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Chorley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Chorley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Chorley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Chorley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Chorley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F3EDF89-87CF-44F0-862F-30027D7697C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